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F67" w:rsidRDefault="000B7F67" w:rsidP="000B7F67">
      <w:r>
        <w:rPr>
          <w:u w:val="single"/>
        </w:rPr>
        <w:t>Bartholomew PYGOT</w:t>
      </w:r>
      <w:r>
        <w:t xml:space="preserve">      (fl.1417-20)</w:t>
      </w:r>
    </w:p>
    <w:p w:rsidR="000B7F67" w:rsidRDefault="000B7F67" w:rsidP="000B7F67"/>
    <w:p w:rsidR="000B7F67" w:rsidRDefault="000B7F67" w:rsidP="000B7F67"/>
    <w:p w:rsidR="000B7F67" w:rsidRDefault="000B7F67" w:rsidP="000B7F67">
      <w:r>
        <w:tab/>
        <w:t>1417</w:t>
      </w:r>
      <w:r>
        <w:tab/>
        <w:t xml:space="preserve">He presented John Hoo(q.v.) to the church of Saints Peter and Paul, </w:t>
      </w:r>
    </w:p>
    <w:p w:rsidR="000B7F67" w:rsidRDefault="000B7F67" w:rsidP="000B7F67">
      <w:r>
        <w:tab/>
      </w:r>
      <w:r>
        <w:tab/>
        <w:t>Wiveton, Norfolk.</w:t>
      </w:r>
    </w:p>
    <w:p w:rsidR="000B7F67" w:rsidRDefault="000B7F67" w:rsidP="000B7F67">
      <w:pPr>
        <w:pStyle w:val="NoSpacing"/>
      </w:pPr>
      <w:r>
        <w:tab/>
      </w:r>
      <w:r>
        <w:tab/>
        <w:t>(“An Essay Towards a Topographical History of the County of Norfolk”</w:t>
      </w:r>
    </w:p>
    <w:p w:rsidR="000B7F67" w:rsidRDefault="000B7F67" w:rsidP="000B7F67">
      <w:pPr>
        <w:ind w:left="720" w:firstLine="720"/>
      </w:pPr>
      <w:r>
        <w:t>vol.9 pp.458-60  Francis Blomefield)</w:t>
      </w:r>
    </w:p>
    <w:p w:rsidR="000B7F67" w:rsidRDefault="000B7F67" w:rsidP="000B7F67">
      <w:r>
        <w:tab/>
        <w:t>1420</w:t>
      </w:r>
      <w:r>
        <w:tab/>
        <w:t>He presented William Jacob(q.v.) to the same church.  (ibid.)</w:t>
      </w:r>
    </w:p>
    <w:p w:rsidR="000B7F67" w:rsidRDefault="000B7F67" w:rsidP="000B7F67"/>
    <w:p w:rsidR="000B7F67" w:rsidRDefault="000B7F67" w:rsidP="000B7F67"/>
    <w:p w:rsidR="000B7F67" w:rsidRDefault="000B7F67" w:rsidP="000B7F67">
      <w:r>
        <w:t>10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F67" w:rsidRDefault="000B7F67" w:rsidP="00564E3C">
      <w:r>
        <w:separator/>
      </w:r>
    </w:p>
  </w:endnote>
  <w:endnote w:type="continuationSeparator" w:id="0">
    <w:p w:rsidR="000B7F67" w:rsidRDefault="000B7F6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7F67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F67" w:rsidRDefault="000B7F67" w:rsidP="00564E3C">
      <w:r>
        <w:separator/>
      </w:r>
    </w:p>
  </w:footnote>
  <w:footnote w:type="continuationSeparator" w:id="0">
    <w:p w:rsidR="000B7F67" w:rsidRDefault="000B7F6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67"/>
    <w:rsid w:val="000B7F6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302430-D94C-4378-B668-E34904E0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6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2015-10-10T19:43:00Z</dcterms:created>
  <dcterms:modified xsi:type="dcterms:W3CDTF">2015-10-10T19:44:00Z</dcterms:modified>
</cp:coreProperties>
</file>